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755E1B21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9627D3">
        <w:rPr>
          <w:rFonts w:asciiTheme="majorHAnsi" w:eastAsia="Times New Roman" w:hAnsiTheme="majorHAnsi" w:cs="Times New Roman"/>
          <w:lang w:eastAsia="cs-CZ"/>
        </w:rPr>
        <w:t>5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1B629E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Kupujícímu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CA7297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6D441" w14:textId="77777777" w:rsidR="00BF4024" w:rsidRDefault="00BF4024" w:rsidP="00962258">
      <w:pPr>
        <w:spacing w:after="0" w:line="240" w:lineRule="auto"/>
      </w:pPr>
      <w:r>
        <w:separator/>
      </w:r>
    </w:p>
  </w:endnote>
  <w:endnote w:type="continuationSeparator" w:id="0">
    <w:p w14:paraId="39E23318" w14:textId="77777777" w:rsidR="00BF4024" w:rsidRDefault="00BF402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B8C39CC" w:rsidR="00F1715C" w:rsidRDefault="00CC2930" w:rsidP="00460660">
          <w:pPr>
            <w:pStyle w:val="Zpat"/>
          </w:pPr>
          <w:r>
            <w:t>spravazeleznic</w:t>
          </w:r>
          <w:r w:rsidR="00F1715C">
            <w:t>.cz</w:t>
          </w:r>
        </w:p>
      </w:tc>
      <w:tc>
        <w:tcPr>
          <w:tcW w:w="2921" w:type="dxa"/>
        </w:tcPr>
        <w:p w14:paraId="29F89E89" w14:textId="77777777" w:rsidR="00156907" w:rsidRPr="00EC0A1F" w:rsidRDefault="00156907" w:rsidP="00156907">
          <w:pPr>
            <w:pStyle w:val="Zpat"/>
          </w:pPr>
          <w:r w:rsidRPr="00EC0A1F">
            <w:t xml:space="preserve">Oblastní ředitelství Brno </w:t>
          </w:r>
        </w:p>
        <w:p w14:paraId="41E6B9D2" w14:textId="77777777" w:rsidR="00156907" w:rsidRPr="00EC0A1F" w:rsidRDefault="00156907" w:rsidP="00156907">
          <w:pPr>
            <w:pStyle w:val="Zpat"/>
          </w:pPr>
          <w:r w:rsidRPr="00EC0A1F">
            <w:t>Kounicova 688/2</w:t>
          </w:r>
          <w:r>
            <w:t>6</w:t>
          </w:r>
        </w:p>
        <w:p w14:paraId="44F720C3" w14:textId="4B739524" w:rsidR="00F1715C" w:rsidRDefault="00156907" w:rsidP="00156907">
          <w:pPr>
            <w:pStyle w:val="Zpat"/>
          </w:pPr>
          <w:r w:rsidRPr="00EC0A1F">
            <w:t>26 611 43 Brno</w:t>
          </w: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01507" w14:textId="77777777" w:rsidR="00BF4024" w:rsidRDefault="00BF4024" w:rsidP="00962258">
      <w:pPr>
        <w:spacing w:after="0" w:line="240" w:lineRule="auto"/>
      </w:pPr>
      <w:r>
        <w:separator/>
      </w:r>
    </w:p>
  </w:footnote>
  <w:footnote w:type="continuationSeparator" w:id="0">
    <w:p w14:paraId="2150B6DD" w14:textId="77777777" w:rsidR="00BF4024" w:rsidRDefault="00BF402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264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28"/>
      <w:gridCol w:w="3375"/>
      <w:gridCol w:w="5561"/>
    </w:tblGrid>
    <w:tr w:rsidR="00F1715C" w14:paraId="23D9AF30" w14:textId="77777777" w:rsidTr="00156907">
      <w:trPr>
        <w:trHeight w:hRule="exact" w:val="509"/>
      </w:trPr>
      <w:tc>
        <w:tcPr>
          <w:tcW w:w="1328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375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561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156907">
      <w:trPr>
        <w:trHeight w:hRule="exact" w:val="586"/>
      </w:trPr>
      <w:tc>
        <w:tcPr>
          <w:tcW w:w="1328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375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561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56907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9C3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0313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27D3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BF4024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Dvořáková Monika, Ing.</cp:lastModifiedBy>
  <cp:revision>3</cp:revision>
  <cp:lastPrinted>2017-11-28T17:18:00Z</cp:lastPrinted>
  <dcterms:created xsi:type="dcterms:W3CDTF">2026-07-22T12:10:00Z</dcterms:created>
  <dcterms:modified xsi:type="dcterms:W3CDTF">2026-07-22T12:58:00Z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